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2A58A" w14:textId="77777777" w:rsidR="002E6BD5" w:rsidRDefault="002E6BD5" w:rsidP="002E6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WHYTFOTE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3655D40" w14:textId="77777777" w:rsidR="002E6BD5" w:rsidRDefault="002E6BD5" w:rsidP="002E6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Rougham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22B729FC" w14:textId="77777777" w:rsidR="002E6BD5" w:rsidRDefault="002E6BD5" w:rsidP="002E6BD5">
      <w:pPr>
        <w:rPr>
          <w:rFonts w:ascii="Times New Roman" w:hAnsi="Times New Roman" w:cs="Times New Roman"/>
        </w:rPr>
      </w:pPr>
    </w:p>
    <w:p w14:paraId="67D25D4B" w14:textId="77777777" w:rsidR="002E6BD5" w:rsidRDefault="002E6BD5" w:rsidP="002E6BD5">
      <w:pPr>
        <w:rPr>
          <w:rFonts w:ascii="Times New Roman" w:hAnsi="Times New Roman" w:cs="Times New Roman"/>
        </w:rPr>
      </w:pPr>
    </w:p>
    <w:p w14:paraId="0C5201A8" w14:textId="77777777" w:rsidR="002E6BD5" w:rsidRDefault="002E6BD5" w:rsidP="002E6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Pomes(q.v.) brought a plaint of debt against him and 11 others.</w:t>
      </w:r>
    </w:p>
    <w:p w14:paraId="411643BA" w14:textId="77777777" w:rsidR="002E6BD5" w:rsidRDefault="002E6BD5" w:rsidP="002E6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E310B2B" w14:textId="77777777" w:rsidR="002E6BD5" w:rsidRDefault="002E6BD5" w:rsidP="002E6BD5">
      <w:pPr>
        <w:rPr>
          <w:rFonts w:ascii="Times New Roman" w:hAnsi="Times New Roman" w:cs="Times New Roman"/>
        </w:rPr>
      </w:pPr>
    </w:p>
    <w:p w14:paraId="0A8626DF" w14:textId="77777777" w:rsidR="002E6BD5" w:rsidRDefault="002E6BD5" w:rsidP="002E6BD5">
      <w:pPr>
        <w:rPr>
          <w:rFonts w:ascii="Times New Roman" w:hAnsi="Times New Roman" w:cs="Times New Roman"/>
        </w:rPr>
      </w:pPr>
    </w:p>
    <w:p w14:paraId="578DFFF8" w14:textId="77777777" w:rsidR="002E6BD5" w:rsidRPr="00A137FC" w:rsidRDefault="002E6BD5" w:rsidP="002E6B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October 2018</w:t>
      </w:r>
    </w:p>
    <w:p w14:paraId="20FFDBC5" w14:textId="77777777" w:rsidR="006B2F86" w:rsidRPr="00E71FC3" w:rsidRDefault="002E6B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4DC98" w14:textId="77777777" w:rsidR="002E6BD5" w:rsidRDefault="002E6BD5" w:rsidP="00E71FC3">
      <w:r>
        <w:separator/>
      </w:r>
    </w:p>
  </w:endnote>
  <w:endnote w:type="continuationSeparator" w:id="0">
    <w:p w14:paraId="3F09DD43" w14:textId="77777777" w:rsidR="002E6BD5" w:rsidRDefault="002E6B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D56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ECDBD" w14:textId="77777777" w:rsidR="002E6BD5" w:rsidRDefault="002E6BD5" w:rsidP="00E71FC3">
      <w:r>
        <w:separator/>
      </w:r>
    </w:p>
  </w:footnote>
  <w:footnote w:type="continuationSeparator" w:id="0">
    <w:p w14:paraId="624C2C33" w14:textId="77777777" w:rsidR="002E6BD5" w:rsidRDefault="002E6B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D5"/>
    <w:rsid w:val="001A7C09"/>
    <w:rsid w:val="002E6B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6343C"/>
  <w15:chartTrackingRefBased/>
  <w15:docId w15:val="{AEBA73A1-FFE8-4CE2-A934-217CEE7C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B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2018-11-06T20:19:00Z</dcterms:created>
  <dcterms:modified xsi:type="dcterms:W3CDTF">2018-11-06T20:20:00Z</dcterms:modified>
</cp:coreProperties>
</file>